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6476A7" w:rsidRPr="00992D8B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476A7" w:rsidRPr="00992D8B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 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92D8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992D8B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992D8B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992D8B" w:rsidRDefault="006476A7" w:rsidP="006476A7">
      <w:pPr>
        <w:pStyle w:val="1"/>
      </w:pPr>
    </w:p>
    <w:p w:rsidR="00FB001B" w:rsidRPr="00992D8B" w:rsidRDefault="00367816" w:rsidP="00367816">
      <w:pPr>
        <w:pStyle w:val="1"/>
      </w:pPr>
      <w:r w:rsidRPr="00992D8B">
        <w:t>ПРОТОКОЛ</w:t>
      </w:r>
      <w:r w:rsidR="00FB001B" w:rsidRPr="00992D8B">
        <w:rPr>
          <w:caps/>
        </w:rPr>
        <w:br/>
      </w:r>
      <w:r w:rsidR="00234932" w:rsidRPr="00992D8B">
        <w:t xml:space="preserve">измерений </w:t>
      </w:r>
      <w:r w:rsidRPr="00992D8B">
        <w:t>(</w:t>
      </w:r>
      <w:r w:rsidR="00234932" w:rsidRPr="00992D8B">
        <w:t>оценки</w:t>
      </w:r>
      <w:r w:rsidRPr="00992D8B">
        <w:t>)</w:t>
      </w:r>
      <w:r w:rsidR="00234932" w:rsidRPr="00992D8B">
        <w:t xml:space="preserve"> </w:t>
      </w:r>
      <w:r w:rsidR="00B53A14" w:rsidRPr="00992D8B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992D8B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367816">
            <w:r w:rsidRPr="00992D8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92D8B" w:rsidRDefault="00E8561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11091/035- ВЛ</w:t>
            </w:r>
          </w:p>
        </w:tc>
      </w:tr>
      <w:tr w:rsidR="00FB001B" w:rsidRPr="00992D8B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883461">
            <w:pPr>
              <w:pStyle w:val="a9"/>
              <w:rPr>
                <w:bCs/>
              </w:rPr>
            </w:pPr>
            <w:r w:rsidRPr="00992D8B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F277E" w:rsidRPr="00992D8B" w:rsidRDefault="007F277E" w:rsidP="007F277E">
      <w:pPr>
        <w:rPr>
          <w:rStyle w:val="a7"/>
        </w:rPr>
      </w:pPr>
      <w:r w:rsidRPr="00992D8B">
        <w:rPr>
          <w:rStyle w:val="a7"/>
        </w:rPr>
        <w:t xml:space="preserve">1. Дата: </w:t>
      </w:r>
    </w:p>
    <w:p w:rsidR="007F277E" w:rsidRPr="00992D8B" w:rsidRDefault="007F277E" w:rsidP="007F277E">
      <w:pPr>
        <w:rPr>
          <w:rStyle w:val="a7"/>
          <w:b w:val="0"/>
        </w:rPr>
      </w:pPr>
      <w:r w:rsidRPr="00992D8B">
        <w:rPr>
          <w:rStyle w:val="a7"/>
          <w:b w:val="0"/>
        </w:rPr>
        <w:t>1.1 Проведения измерений:</w:t>
      </w:r>
      <w:r w:rsidRPr="00992D8B">
        <w:t xml:space="preserve"> </w:t>
      </w:r>
      <w:fldSimple w:instr=" DOCVARIABLE izm_date \* MERGEFORMAT ">
        <w:r w:rsidR="00DF0107">
          <w:t>18.11.2016</w:t>
        </w:r>
      </w:fldSimple>
    </w:p>
    <w:p w:rsidR="007F277E" w:rsidRPr="00992D8B" w:rsidRDefault="007F277E" w:rsidP="007F277E">
      <w:pPr>
        <w:rPr>
          <w:b/>
        </w:rPr>
      </w:pPr>
      <w:r w:rsidRPr="00992D8B">
        <w:rPr>
          <w:rStyle w:val="a7"/>
          <w:b w:val="0"/>
        </w:rPr>
        <w:t>1.2 Оформления протокола</w:t>
      </w:r>
      <w:r w:rsidRPr="00992D8B">
        <w:rPr>
          <w:color w:val="000000"/>
        </w:rPr>
        <w:t xml:space="preserve">: </w:t>
      </w:r>
      <w:fldSimple w:instr=" DOCVARIABLE fill_date \* MERGEFORMAT ">
        <w:r w:rsidR="00DF0107" w:rsidRPr="00DF0107">
          <w:rPr>
            <w:bCs/>
          </w:rPr>
          <w:t>24</w:t>
        </w:r>
        <w:r w:rsidR="00DF0107">
          <w:t>.11.2016</w:t>
        </w:r>
      </w:fldSimple>
    </w:p>
    <w:p w:rsidR="00BD51C5" w:rsidRPr="00992D8B" w:rsidRDefault="00BD51C5" w:rsidP="00BD51C5">
      <w:pPr>
        <w:pStyle w:val="a6"/>
      </w:pPr>
      <w:r w:rsidRPr="00992D8B">
        <w:t>2. Сведения о работодателе:</w:t>
      </w:r>
    </w:p>
    <w:p w:rsidR="00BD51C5" w:rsidRPr="00992D8B" w:rsidRDefault="00BD51C5" w:rsidP="00BD51C5">
      <w:r w:rsidRPr="00992D8B">
        <w:t>2.1. Наименование работодателя:</w:t>
      </w:r>
      <w:r w:rsidRPr="00992D8B">
        <w:rPr>
          <w:rStyle w:val="aa"/>
        </w:rPr>
        <w:t xml:space="preserve"> </w:t>
      </w:r>
      <w:fldSimple w:instr=" DOCVARIABLE rbtd_name \* MERGEFORMAT ">
        <w:r w:rsidR="00E85612" w:rsidRPr="00E8561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2.2. Место нахождения и место осуществления деятельности работодателя:</w:t>
      </w:r>
      <w:r w:rsidRPr="00992D8B">
        <w:rPr>
          <w:rStyle w:val="aa"/>
        </w:rPr>
        <w:t xml:space="preserve"> </w:t>
      </w:r>
      <w:fldSimple w:instr=" DOCVARIABLE rbtd_adr \* MERGEFORMAT ">
        <w:r w:rsidR="00E85612" w:rsidRPr="00E85612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2.3. Наименование структурного подразделения:</w:t>
      </w:r>
      <w:r w:rsidRPr="00992D8B">
        <w:rPr>
          <w:rStyle w:val="aa"/>
        </w:rPr>
        <w:t xml:space="preserve"> </w:t>
      </w:r>
      <w:fldSimple w:instr=" DOCVARIABLE ceh_info \* MERGEFORMAT ">
        <w:r w:rsidR="00E85612" w:rsidRPr="00E85612">
          <w:rPr>
            <w:rStyle w:val="aa"/>
          </w:rPr>
          <w:t xml:space="preserve"> Административно-хозяйственный персонал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pPr>
        <w:pStyle w:val="a6"/>
      </w:pPr>
      <w:r w:rsidRPr="00992D8B">
        <w:t>3. Сведения о рабочем месте:</w:t>
      </w:r>
    </w:p>
    <w:p w:rsidR="00BD51C5" w:rsidRPr="00992D8B" w:rsidRDefault="00BD51C5" w:rsidP="00BD51C5">
      <w:r w:rsidRPr="00992D8B">
        <w:t>3.1. Номер рабочего места:</w:t>
      </w:r>
      <w:r w:rsidRPr="00992D8B">
        <w:rPr>
          <w:rStyle w:val="aa"/>
        </w:rPr>
        <w:t xml:space="preserve"> </w:t>
      </w:r>
      <w:fldSimple w:instr=" DOCVARIABLE rm_number \* MERGEFORMAT ">
        <w:r w:rsidR="00E85612" w:rsidRPr="00E85612">
          <w:rPr>
            <w:u w:val="single"/>
          </w:rPr>
          <w:t xml:space="preserve"> 11091/035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3.2. Наименование рабочего места:</w:t>
      </w:r>
      <w:r w:rsidRPr="00992D8B">
        <w:rPr>
          <w:rStyle w:val="aa"/>
        </w:rPr>
        <w:t xml:space="preserve"> </w:t>
      </w:r>
      <w:fldSimple w:instr=" DOCVARIABLE rm_name \* MERGEFORMAT ">
        <w:r w:rsidR="00E85612" w:rsidRPr="00E85612">
          <w:rPr>
            <w:rStyle w:val="aa"/>
          </w:rPr>
          <w:t xml:space="preserve"> Слесарь-сантехник </w:t>
        </w:r>
      </w:fldSimple>
    </w:p>
    <w:p w:rsidR="00BD51C5" w:rsidRPr="00992D8B" w:rsidRDefault="00BD51C5" w:rsidP="00BD51C5">
      <w:r w:rsidRPr="00992D8B">
        <w:t>3.3. Код по ОК 016-94:</w:t>
      </w:r>
      <w:r w:rsidRPr="00992D8B">
        <w:rPr>
          <w:rStyle w:val="aa"/>
        </w:rPr>
        <w:t xml:space="preserve"> </w:t>
      </w:r>
      <w:fldSimple w:instr=" DOCVARIABLE codeok \* MERGEFORMAT ">
        <w:r w:rsidR="00E85612" w:rsidRPr="00E85612">
          <w:rPr>
            <w:rStyle w:val="aa"/>
          </w:rPr>
          <w:t xml:space="preserve"> 18560 </w:t>
        </w:r>
      </w:fldSimple>
      <w:r w:rsidRPr="00992D8B">
        <w:rPr>
          <w:rStyle w:val="aa"/>
        </w:rPr>
        <w:t> </w:t>
      </w:r>
    </w:p>
    <w:p w:rsidR="007F277E" w:rsidRPr="00992D8B" w:rsidRDefault="007F277E" w:rsidP="007F277E">
      <w:pPr>
        <w:pStyle w:val="a6"/>
      </w:pPr>
      <w:r w:rsidRPr="00992D8B">
        <w:t xml:space="preserve">4. Сведения о средствах измерения: </w:t>
      </w:r>
      <w:fldSimple w:instr=" DOCVARIABLE izm_tools \* MERGEFORMAT ">
        <w:r w:rsidR="00E85612" w:rsidRPr="00E8561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7F277E" w:rsidRPr="00992D8B" w:rsidTr="009F3B67">
        <w:trPr>
          <w:jc w:val="center"/>
        </w:trPr>
        <w:tc>
          <w:tcPr>
            <w:tcW w:w="4678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3" w:name="si_table"/>
            <w:bookmarkEnd w:id="3"/>
            <w:r w:rsidRPr="00992D8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4" w:name="si_factory_num"/>
            <w:bookmarkEnd w:id="4"/>
            <w:r w:rsidRPr="00992D8B">
              <w:t>Заводской номер</w:t>
            </w:r>
          </w:p>
        </w:tc>
        <w:tc>
          <w:tcPr>
            <w:tcW w:w="1560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5" w:name="si_sertif"/>
            <w:bookmarkEnd w:id="5"/>
            <w:r w:rsidRPr="00992D8B">
              <w:t>№ свидетельства</w:t>
            </w:r>
          </w:p>
        </w:tc>
        <w:tc>
          <w:tcPr>
            <w:tcW w:w="1544" w:type="dxa"/>
            <w:vAlign w:val="center"/>
          </w:tcPr>
          <w:p w:rsidR="007F277E" w:rsidRPr="00992D8B" w:rsidRDefault="007F277E" w:rsidP="007F277E">
            <w:pPr>
              <w:pStyle w:val="a8"/>
            </w:pPr>
            <w:r w:rsidRPr="00992D8B">
              <w:t>Действительно до:</w:t>
            </w:r>
          </w:p>
        </w:tc>
        <w:tc>
          <w:tcPr>
            <w:tcW w:w="1413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6" w:name="si_end_date"/>
            <w:bookmarkEnd w:id="6"/>
            <w:r w:rsidRPr="00992D8B">
              <w:t>Погрешность измерения</w:t>
            </w:r>
          </w:p>
        </w:tc>
      </w:tr>
      <w:tr w:rsidR="00DF0107" w:rsidRPr="00992D8B" w:rsidTr="009F3B67">
        <w:trPr>
          <w:jc w:val="center"/>
        </w:trPr>
        <w:tc>
          <w:tcPr>
            <w:tcW w:w="4678" w:type="dxa"/>
            <w:vAlign w:val="center"/>
          </w:tcPr>
          <w:p w:rsidR="00DF0107" w:rsidRPr="00992D8B" w:rsidRDefault="00DF0107" w:rsidP="00DF0107">
            <w:pPr>
              <w:pStyle w:val="a8"/>
              <w:jc w:val="left"/>
            </w:pPr>
            <w:r>
              <w:t>Шумомер интегрирующий-виброметр ШИ-01В (вибропреобразователь АР40 № 8146, адаптер вибропреобразователя АВП № 61009)</w:t>
            </w:r>
          </w:p>
        </w:tc>
        <w:tc>
          <w:tcPr>
            <w:tcW w:w="1134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± 0,7 дБ</w:t>
            </w:r>
          </w:p>
        </w:tc>
      </w:tr>
    </w:tbl>
    <w:p w:rsidR="00C0548A" w:rsidRPr="00992D8B" w:rsidRDefault="00C0548A" w:rsidP="00C0548A">
      <w:pPr>
        <w:pStyle w:val="a6"/>
      </w:pPr>
      <w:r w:rsidRPr="00992D8B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F0107" w:rsidRPr="00DF0107" w:rsidRDefault="001A3E83" w:rsidP="00AD14A4">
      <w:r w:rsidRPr="00992D8B">
        <w:fldChar w:fldCharType="begin"/>
      </w:r>
      <w:r w:rsidR="00576095" w:rsidRPr="00992D8B">
        <w:instrText xml:space="preserve"> DOCVARIABLE izm_nd_new \* MERGEFORMAT </w:instrText>
      </w:r>
      <w:r w:rsidRPr="00992D8B">
        <w:fldChar w:fldCharType="separate"/>
      </w:r>
      <w:r w:rsidR="00DF0107" w:rsidRPr="00DF0107">
        <w:t>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</w:t>
      </w:r>
    </w:p>
    <w:p w:rsidR="00DF0107" w:rsidRPr="00DF0107" w:rsidRDefault="00DF0107" w:rsidP="00AD14A4">
      <w:r w:rsidRPr="00DF0107">
        <w:t>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</w:t>
      </w:r>
    </w:p>
    <w:p w:rsidR="00DF0107" w:rsidRPr="00DF0107" w:rsidRDefault="00DF0107" w:rsidP="00AD14A4">
      <w:r w:rsidRPr="00DF0107">
        <w:t>- Руководство по эксплуатации шумомера интегрирующего виброметра ШИ-01В МГФК.968620.110РЭ;</w:t>
      </w:r>
    </w:p>
    <w:p w:rsidR="00DF0107" w:rsidRPr="00DF0107" w:rsidRDefault="00DF0107" w:rsidP="00AD14A4">
      <w:r w:rsidRPr="00DF010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992D8B" w:rsidRDefault="00DF0107" w:rsidP="00AD14A4">
      <w:r w:rsidRPr="00DF0107">
        <w:t>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</w:t>
      </w:r>
      <w:r w:rsidR="001A3E83" w:rsidRPr="00992D8B">
        <w:fldChar w:fldCharType="end"/>
      </w:r>
    </w:p>
    <w:p w:rsidR="00B53A14" w:rsidRPr="00992D8B" w:rsidRDefault="00B53A14" w:rsidP="008A64AD">
      <w:pPr>
        <w:spacing w:before="60"/>
      </w:pPr>
      <w:r w:rsidRPr="00992D8B">
        <w:rPr>
          <w:rStyle w:val="a7"/>
        </w:rPr>
        <w:t>6. Вид вибрации:</w:t>
      </w:r>
      <w:r w:rsidRPr="00992D8B">
        <w:t xml:space="preserve"> </w:t>
      </w:r>
      <w:fldSimple w:instr=" DOCVARIABLE &quot;vibration&quot; \* MERGEFORMAT ">
        <w:r w:rsidR="00DF0107">
          <w:t xml:space="preserve"> Локальная вибрация </w:t>
        </w:r>
      </w:fldSimple>
    </w:p>
    <w:p w:rsidR="00B53A14" w:rsidRPr="00992D8B" w:rsidRDefault="00B53A14" w:rsidP="008A64AD">
      <w:pPr>
        <w:spacing w:before="60"/>
      </w:pPr>
      <w:r w:rsidRPr="00992D8B">
        <w:rPr>
          <w:rStyle w:val="a7"/>
        </w:rPr>
        <w:t>7. Сведения об источнике вибрации:</w:t>
      </w:r>
      <w:r w:rsidRPr="00992D8B">
        <w:t xml:space="preserve"> </w:t>
      </w:r>
      <w:fldSimple w:instr=" DOCVARIABLE &quot;dop_vibr&quot; \* MERGEFORMAT ">
        <w:r w:rsidR="00E85612" w:rsidRPr="00E85612">
          <w:t xml:space="preserve"> Ручной электроинструмент </w:t>
        </w:r>
      </w:fldSimple>
    </w:p>
    <w:p w:rsidR="00234932" w:rsidRPr="00992D8B" w:rsidRDefault="00B53A14" w:rsidP="007E3AB5">
      <w:pPr>
        <w:pStyle w:val="a6"/>
        <w:rPr>
          <w:rStyle w:val="a7"/>
        </w:rPr>
      </w:pPr>
      <w:r w:rsidRPr="00992D8B">
        <w:rPr>
          <w:rStyle w:val="a7"/>
        </w:rPr>
        <w:t>8</w:t>
      </w:r>
      <w:r w:rsidR="00234932" w:rsidRPr="00992D8B">
        <w:rPr>
          <w:rStyle w:val="a7"/>
        </w:rPr>
        <w:t xml:space="preserve">. </w:t>
      </w:r>
      <w:r w:rsidR="001C0891" w:rsidRPr="00992D8B">
        <w:t xml:space="preserve">Фактические и нормативные значения </w:t>
      </w:r>
      <w:r w:rsidR="008E0D5E" w:rsidRPr="00992D8B">
        <w:rPr>
          <w:rStyle w:val="a7"/>
        </w:rPr>
        <w:t xml:space="preserve">параметра «Уровень виброускорения, дБ» </w:t>
      </w:r>
      <w:r w:rsidR="00234932" w:rsidRPr="00992D8B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56"/>
        <w:gridCol w:w="1630"/>
        <w:gridCol w:w="1630"/>
        <w:gridCol w:w="1559"/>
        <w:gridCol w:w="1568"/>
      </w:tblGrid>
      <w:tr w:rsidR="007E3AB5" w:rsidRPr="00992D8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992D8B">
              <w:t>Наименование измеряемых параметров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992D8B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992D8B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r w:rsidRPr="00992D8B">
              <w:rPr>
                <w:b/>
              </w:rPr>
              <w:t xml:space="preserve"> </w:t>
            </w:r>
            <w:bookmarkStart w:id="12" w:name="kut_column"/>
            <w:bookmarkEnd w:id="12"/>
            <w:r w:rsidRPr="00992D8B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992D8B" w:rsidRDefault="007E3AB5" w:rsidP="007E3AB5">
            <w:pPr>
              <w:pStyle w:val="a4"/>
              <w:suppressAutoHyphens/>
              <w:jc w:val="center"/>
            </w:pPr>
            <w:r w:rsidRPr="00992D8B">
              <w:rPr>
                <w:b/>
              </w:rPr>
              <w:t xml:space="preserve"> </w:t>
            </w:r>
            <w:bookmarkStart w:id="13" w:name="time_column"/>
            <w:bookmarkEnd w:id="13"/>
            <w:r w:rsidRPr="00992D8B">
              <w:t>Время пребывания, %</w:t>
            </w: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DF0107">
              <w:rPr>
                <w:b/>
              </w:rPr>
              <w:t>Территория (ручной электроинструмент)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b/>
              </w:rPr>
            </w:pPr>
            <w:r w:rsidRPr="00DF0107">
              <w:rPr>
                <w:b/>
              </w:rPr>
              <w:t>10</w:t>
            </w: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ED0A81">
              <w:rPr>
                <w:i/>
              </w:rPr>
              <w:t>2.6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ED0A81">
              <w:rPr>
                <w:i/>
              </w:rPr>
              <w:t>3.1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ED0A81">
              <w:rPr>
                <w:i/>
              </w:rPr>
              <w:t>3.9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ED0A81" w:rsidRPr="00ED0A81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D0A81" w:rsidRPr="00ED0A81" w:rsidRDefault="00ED0A81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lastRenderedPageBreak/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ED0A81" w:rsidRPr="00ED0A81" w:rsidRDefault="00ED0A81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ED0A81" w:rsidRPr="00ED0A81" w:rsidRDefault="00ED0A81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ED0A81" w:rsidRPr="00ED0A81" w:rsidRDefault="00ED0A81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ED0A81" w:rsidRPr="00ED0A81" w:rsidRDefault="00ED0A81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D0A81" w:rsidRPr="00ED0A81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D0A81" w:rsidRPr="00ED0A81" w:rsidRDefault="00ED0A81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ED0A81" w:rsidRPr="00ED0A81" w:rsidRDefault="00ED0A81" w:rsidP="007E3AB5">
            <w:pPr>
              <w:pStyle w:val="a4"/>
              <w:jc w:val="center"/>
            </w:pPr>
            <w:r>
              <w:t>113</w:t>
            </w:r>
          </w:p>
        </w:tc>
        <w:tc>
          <w:tcPr>
            <w:tcW w:w="1630" w:type="dxa"/>
            <w:vAlign w:val="center"/>
          </w:tcPr>
          <w:p w:rsidR="00ED0A81" w:rsidRPr="00ED0A81" w:rsidRDefault="00ED0A81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ED0A81" w:rsidRPr="00ED0A81" w:rsidRDefault="00ED0A81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ED0A81" w:rsidRPr="00ED0A81" w:rsidRDefault="00ED0A81" w:rsidP="007E3AB5">
            <w:pPr>
              <w:pStyle w:val="a4"/>
              <w:suppressAutoHyphens/>
              <w:jc w:val="center"/>
            </w:pPr>
          </w:p>
        </w:tc>
      </w:tr>
      <w:tr w:rsidR="00ED0A81" w:rsidRPr="00ED0A81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D0A81" w:rsidRPr="00ED0A81" w:rsidRDefault="00ED0A81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ED0A81" w:rsidRPr="00ED0A81" w:rsidRDefault="00ED0A81" w:rsidP="007E3AB5">
            <w:pPr>
              <w:pStyle w:val="a4"/>
              <w:jc w:val="center"/>
            </w:pPr>
            <w:r>
              <w:t>113</w:t>
            </w:r>
          </w:p>
        </w:tc>
        <w:tc>
          <w:tcPr>
            <w:tcW w:w="1630" w:type="dxa"/>
            <w:vAlign w:val="center"/>
          </w:tcPr>
          <w:p w:rsidR="00ED0A81" w:rsidRPr="00ED0A81" w:rsidRDefault="00ED0A81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ED0A81" w:rsidRPr="00ED0A81" w:rsidRDefault="00ED0A81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ED0A81" w:rsidRPr="00ED0A81" w:rsidRDefault="00ED0A81" w:rsidP="007E3AB5">
            <w:pPr>
              <w:pStyle w:val="a4"/>
              <w:suppressAutoHyphens/>
              <w:jc w:val="center"/>
            </w:pPr>
          </w:p>
        </w:tc>
      </w:tr>
      <w:tr w:rsidR="00ED0A81" w:rsidRPr="00ED0A81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D0A81" w:rsidRPr="00ED0A81" w:rsidRDefault="00ED0A81" w:rsidP="007E3AB5">
            <w:pPr>
              <w:pStyle w:val="a4"/>
              <w:jc w:val="center"/>
            </w:pPr>
            <w:bookmarkStart w:id="21" w:name="ekvivZ"/>
            <w:bookmarkEnd w:id="21"/>
            <w:r>
              <w:t>ОСЬ Z</w:t>
            </w:r>
          </w:p>
        </w:tc>
        <w:tc>
          <w:tcPr>
            <w:tcW w:w="1630" w:type="dxa"/>
            <w:vAlign w:val="center"/>
          </w:tcPr>
          <w:p w:rsidR="00ED0A81" w:rsidRPr="00ED0A81" w:rsidRDefault="00ED0A81" w:rsidP="007E3AB5">
            <w:pPr>
              <w:pStyle w:val="a4"/>
              <w:jc w:val="center"/>
            </w:pPr>
            <w:r>
              <w:t>114</w:t>
            </w:r>
          </w:p>
        </w:tc>
        <w:tc>
          <w:tcPr>
            <w:tcW w:w="1630" w:type="dxa"/>
            <w:vAlign w:val="center"/>
          </w:tcPr>
          <w:p w:rsidR="00ED0A81" w:rsidRPr="00ED0A81" w:rsidRDefault="00ED0A81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ED0A81" w:rsidRPr="00ED0A81" w:rsidRDefault="00ED0A81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ED0A81" w:rsidRPr="00ED0A81" w:rsidRDefault="00ED0A81" w:rsidP="007E3AB5">
            <w:pPr>
              <w:pStyle w:val="a4"/>
              <w:suppressAutoHyphens/>
              <w:jc w:val="center"/>
            </w:pPr>
          </w:p>
        </w:tc>
      </w:tr>
    </w:tbl>
    <w:p w:rsidR="00234932" w:rsidRPr="00992D8B" w:rsidRDefault="00234932" w:rsidP="00367816">
      <w:pPr>
        <w:rPr>
          <w:sz w:val="12"/>
          <w:szCs w:val="12"/>
        </w:rPr>
      </w:pPr>
    </w:p>
    <w:p w:rsidR="00D76DF8" w:rsidRPr="00992D8B" w:rsidRDefault="00B53A14" w:rsidP="00D76DF8">
      <w:r w:rsidRPr="00992D8B">
        <w:rPr>
          <w:rStyle w:val="a7"/>
        </w:rPr>
        <w:t>9</w:t>
      </w:r>
      <w:r w:rsidR="00D76DF8" w:rsidRPr="00992D8B">
        <w:rPr>
          <w:rStyle w:val="a7"/>
        </w:rPr>
        <w:t>. Заключение:</w:t>
      </w:r>
      <w:r w:rsidR="00D76DF8" w:rsidRPr="00992D8B">
        <w:rPr>
          <w:rStyle w:val="a7"/>
        </w:rPr>
        <w:br/>
      </w:r>
      <w:fldSimple w:instr=" DOCVARIABLE att_zakl \* MERGEFORMAT ">
        <w:r w:rsidR="00ED0A81" w:rsidRPr="00ED0A81">
          <w:rPr>
            <w:bCs/>
          </w:rPr>
          <w:t>-</w:t>
        </w:r>
        <w:r w:rsidR="00ED0A81" w:rsidRPr="00ED0A81">
          <w:t xml:space="preserve"> фактический уровень вредного фактора соответствует гигиеническим нормативам;</w:t>
        </w:r>
      </w:fldSimple>
      <w:r w:rsidR="00D76DF8" w:rsidRPr="00992D8B">
        <w:br/>
        <w:t xml:space="preserve">- класс условий труда - </w:t>
      </w:r>
      <w:fldSimple w:instr=" DOCVARIABLE class \* MERGEFORMAT ">
        <w:r w:rsidR="00ED0A81">
          <w:t>2</w:t>
        </w:r>
      </w:fldSimple>
    </w:p>
    <w:p w:rsidR="006C28B3" w:rsidRPr="00992D8B" w:rsidRDefault="00B53A14" w:rsidP="008A64AD">
      <w:pPr>
        <w:rPr>
          <w:rStyle w:val="a7"/>
        </w:rPr>
      </w:pPr>
      <w:r w:rsidRPr="00992D8B">
        <w:rPr>
          <w:rStyle w:val="a7"/>
        </w:rPr>
        <w:t>10</w:t>
      </w:r>
      <w:r w:rsidR="006C28B3" w:rsidRPr="00992D8B">
        <w:rPr>
          <w:rStyle w:val="a7"/>
        </w:rPr>
        <w:t xml:space="preserve">. </w:t>
      </w:r>
      <w:r w:rsidR="00563E94" w:rsidRPr="00992D8B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F0107" w:rsidTr="00DF010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Митяева Ольга Александровна</w:t>
            </w:r>
          </w:p>
        </w:tc>
      </w:tr>
      <w:tr w:rsidR="00AA46ED" w:rsidRPr="00DF0107" w:rsidTr="009F3B6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(Ф.И.О.)</w:t>
            </w:r>
          </w:p>
        </w:tc>
      </w:tr>
    </w:tbl>
    <w:p w:rsidR="007D1852" w:rsidRPr="00992D8B" w:rsidRDefault="007D1852" w:rsidP="009F65CB"/>
    <w:p w:rsidR="007F277E" w:rsidRPr="00992D8B" w:rsidRDefault="007F277E" w:rsidP="007F277E">
      <w:r w:rsidRPr="00992D8B">
        <w:rPr>
          <w:b/>
          <w:color w:val="000000"/>
        </w:rPr>
        <w:t>11. Сотрудники организации (лаборатории)</w:t>
      </w:r>
      <w:r w:rsidRPr="00992D8B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F277E" w:rsidRPr="00DF0107" w:rsidTr="00DF010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Лукичев Дмитрий Олегович</w:t>
            </w:r>
          </w:p>
        </w:tc>
      </w:tr>
      <w:tr w:rsidR="007F277E" w:rsidRPr="00DF0107" w:rsidTr="009F3B6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(Ф.И.О.)</w:t>
            </w:r>
          </w:p>
        </w:tc>
      </w:tr>
    </w:tbl>
    <w:p w:rsidR="007F277E" w:rsidRPr="00992D8B" w:rsidRDefault="007F277E" w:rsidP="009F65CB"/>
    <w:sectPr w:rsidR="007F277E" w:rsidRPr="00992D8B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107" w:rsidRDefault="00DF0107" w:rsidP="0076042D">
      <w:pPr>
        <w:pStyle w:val="a9"/>
      </w:pPr>
      <w:r>
        <w:separator/>
      </w:r>
    </w:p>
  </w:endnote>
  <w:endnote w:type="continuationSeparator" w:id="0">
    <w:p w:rsidR="00DF0107" w:rsidRDefault="00DF010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8C7337" w:rsidTr="009F3B67">
      <w:tc>
        <w:tcPr>
          <w:tcW w:w="4821" w:type="dxa"/>
        </w:tcPr>
        <w:p w:rsidR="008C7337" w:rsidRPr="009F3B67" w:rsidRDefault="00E8561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11091/035- ВЛ</w:t>
          </w:r>
        </w:p>
      </w:tc>
      <w:tc>
        <w:tcPr>
          <w:tcW w:w="784" w:type="dxa"/>
        </w:tcPr>
        <w:p w:rsidR="008C7337" w:rsidRPr="009F3B67" w:rsidRDefault="008C7337" w:rsidP="009F3B67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8C7337" w:rsidRPr="009F3B67" w:rsidRDefault="008C7337" w:rsidP="009F3B6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F3B67">
            <w:rPr>
              <w:rStyle w:val="ad"/>
              <w:sz w:val="20"/>
              <w:szCs w:val="20"/>
            </w:rPr>
            <w:t xml:space="preserve">Стр. </w:t>
          </w:r>
          <w:r w:rsidR="001A3E83" w:rsidRPr="009F3B67">
            <w:rPr>
              <w:rStyle w:val="ad"/>
              <w:sz w:val="20"/>
              <w:szCs w:val="20"/>
            </w:rPr>
            <w:fldChar w:fldCharType="begin"/>
          </w:r>
          <w:r w:rsidRPr="009F3B67">
            <w:rPr>
              <w:rStyle w:val="ad"/>
              <w:sz w:val="20"/>
              <w:szCs w:val="20"/>
            </w:rPr>
            <w:instrText xml:space="preserve">PAGE  </w:instrText>
          </w:r>
          <w:r w:rsidR="001A3E83" w:rsidRPr="009F3B67">
            <w:rPr>
              <w:rStyle w:val="ad"/>
              <w:sz w:val="20"/>
              <w:szCs w:val="20"/>
            </w:rPr>
            <w:fldChar w:fldCharType="separate"/>
          </w:r>
          <w:r w:rsidR="00E85612">
            <w:rPr>
              <w:rStyle w:val="ad"/>
              <w:noProof/>
              <w:sz w:val="20"/>
              <w:szCs w:val="20"/>
            </w:rPr>
            <w:t>1</w:t>
          </w:r>
          <w:r w:rsidR="001A3E83" w:rsidRPr="009F3B67">
            <w:rPr>
              <w:rStyle w:val="ad"/>
              <w:sz w:val="20"/>
              <w:szCs w:val="20"/>
            </w:rPr>
            <w:fldChar w:fldCharType="end"/>
          </w:r>
          <w:r w:rsidRPr="009F3B6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85612" w:rsidRPr="00E85612">
              <w:rPr>
                <w:rStyle w:val="ad"/>
                <w:noProof/>
                <w:sz w:val="20"/>
              </w:rPr>
              <w:t>2</w:t>
            </w:r>
          </w:fldSimple>
          <w:r w:rsidRPr="009F3B6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8C7337" w:rsidRPr="00992D8B" w:rsidRDefault="007F277E" w:rsidP="007F277E">
    <w:pPr>
      <w:pStyle w:val="ac"/>
      <w:jc w:val="both"/>
      <w:rPr>
        <w:sz w:val="22"/>
        <w:szCs w:val="22"/>
      </w:rPr>
    </w:pPr>
    <w:r w:rsidRPr="00992D8B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107" w:rsidRDefault="00DF0107" w:rsidP="0076042D">
      <w:pPr>
        <w:pStyle w:val="a9"/>
      </w:pPr>
      <w:r>
        <w:separator/>
      </w:r>
    </w:p>
  </w:footnote>
  <w:footnote w:type="continuationSeparator" w:id="0">
    <w:p w:rsidR="00DF0107" w:rsidRDefault="00DF010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3;  11091/035, 11091/035-1А (11091/035), 11091/035-2А (11091/03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hk_p46" w:val="0"/>
    <w:docVar w:name="class" w:val="2"/>
    <w:docVar w:name="class_base" w:val="2"/>
    <w:docVar w:name="close_doc_flag" w:val="0"/>
    <w:docVar w:name="co_classes" w:val="   "/>
    <w:docVar w:name="codeok" w:val=" 1856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vibr" w:val=" Ручной электроинструмент "/>
    <w:docVar w:name="exp_guids" w:val="612A37CB0032446489100AADB5E1F472@136-870-614 81"/>
    <w:docVar w:name="exp_snils" w:val="612A37CB0032446489100AADB5E1F472@136-870-614 81"/>
    <w:docVar w:name="fac_name" w:val="Вибрация(лок)"/>
    <w:docVar w:name="fac_name2" w:val="Вибрация"/>
    <w:docVar w:name="facid" w:val="8"/>
    <w:docVar w:name="fact_adr" w:val="   "/>
    <w:docVar w:name="factor_guid" w:val="BB66E69B203E4ACFB865B28C610FE935"/>
    <w:docVar w:name="fill_date" w:val="24.11.2016"/>
    <w:docVar w:name="hlp" w:val="3"/>
    <w:docVar w:name="izm_date" w:val="18.11.2016"/>
    <w:docVar w:name="izm_metod" w:val="    "/>
    <w:docVar w:name="izm_nd_new" w:val="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_x000D_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"/>
    <w:docVar w:name="izm_time" w:val="0"/>
    <w:docVar w:name="izm_tools" w:val="    "/>
    <w:docVar w:name="lindex" w:val="0"/>
    <w:docVar w:name="measures" w:val=" "/>
    <w:docVar w:name="measures2" w:val=" "/>
    <w:docVar w:name="N_dog" w:val=" "/>
    <w:docVar w:name="N_prikaz" w:val=" "/>
    <w:docVar w:name="num_doc" w:val="11091/035- ВЛ "/>
    <w:docVar w:name="oborud" w:val=" Ручной слесарный инструмент, ручной электроинструмент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0C83A042D164F0E9C1B891E52A63E33"/>
    <w:docVar w:name="rm_id" w:val="174"/>
    <w:docVar w:name="rm_name" w:val=" Слесарь-сантехник "/>
    <w:docVar w:name="rm_number" w:val=" 11091/035 "/>
    <w:docVar w:name="si_guids" w:val="806808895AD54263B55D4BD1220727C2@95509@26.11.2015@26.11.2016"/>
    <w:docVar w:name="sign_date" w:val="   "/>
    <w:docVar w:name="struct_info" w:val="    "/>
    <w:docVar w:name="template" w:val="vibr_prg_sout.dot"/>
    <w:docVar w:name="timesmena" w:val="360"/>
    <w:docVar w:name="tools" w:val=" Отсутствуют "/>
    <w:docVar w:name="typevibr" w:val="loc"/>
    <w:docVar w:name="version" w:val="51"/>
    <w:docVar w:name="vibr_param" w:val="2"/>
    <w:docVar w:name="vibration" w:val=" Локальная вибрация "/>
    <w:docVar w:name="vid" w:val="2"/>
    <w:docVar w:name="zona_name" w:val="Территория"/>
    <w:docVar w:name="zona_time" w:val="10"/>
  </w:docVars>
  <w:rsids>
    <w:rsidRoot w:val="00D57F58"/>
    <w:rsid w:val="00015449"/>
    <w:rsid w:val="00025683"/>
    <w:rsid w:val="00046815"/>
    <w:rsid w:val="0005566C"/>
    <w:rsid w:val="000D1F5B"/>
    <w:rsid w:val="00110025"/>
    <w:rsid w:val="001429B1"/>
    <w:rsid w:val="001607C8"/>
    <w:rsid w:val="001A3E83"/>
    <w:rsid w:val="001C0891"/>
    <w:rsid w:val="001F4D8D"/>
    <w:rsid w:val="00234932"/>
    <w:rsid w:val="002A5FDE"/>
    <w:rsid w:val="002E55C6"/>
    <w:rsid w:val="00305B2F"/>
    <w:rsid w:val="00367816"/>
    <w:rsid w:val="003876C3"/>
    <w:rsid w:val="003C24DB"/>
    <w:rsid w:val="00402CAC"/>
    <w:rsid w:val="00444410"/>
    <w:rsid w:val="004A47AD"/>
    <w:rsid w:val="004C4DB2"/>
    <w:rsid w:val="00563E94"/>
    <w:rsid w:val="00576095"/>
    <w:rsid w:val="005A3A36"/>
    <w:rsid w:val="005B466C"/>
    <w:rsid w:val="005B7FE8"/>
    <w:rsid w:val="005C0A9A"/>
    <w:rsid w:val="006476A7"/>
    <w:rsid w:val="0069682B"/>
    <w:rsid w:val="006C28B3"/>
    <w:rsid w:val="00701FCB"/>
    <w:rsid w:val="007049EB"/>
    <w:rsid w:val="00710271"/>
    <w:rsid w:val="00717C9F"/>
    <w:rsid w:val="0076042D"/>
    <w:rsid w:val="00787067"/>
    <w:rsid w:val="007D1852"/>
    <w:rsid w:val="007D2CEA"/>
    <w:rsid w:val="007E3AB5"/>
    <w:rsid w:val="007F277E"/>
    <w:rsid w:val="00883461"/>
    <w:rsid w:val="008A64AD"/>
    <w:rsid w:val="008B6250"/>
    <w:rsid w:val="008C7337"/>
    <w:rsid w:val="008E0D5E"/>
    <w:rsid w:val="008E68DE"/>
    <w:rsid w:val="0090588D"/>
    <w:rsid w:val="0092778A"/>
    <w:rsid w:val="00992D8B"/>
    <w:rsid w:val="009F3B67"/>
    <w:rsid w:val="009F65CB"/>
    <w:rsid w:val="00A12349"/>
    <w:rsid w:val="00A91908"/>
    <w:rsid w:val="00AA4551"/>
    <w:rsid w:val="00AA46ED"/>
    <w:rsid w:val="00AA4DCC"/>
    <w:rsid w:val="00AD14A4"/>
    <w:rsid w:val="00AD7C32"/>
    <w:rsid w:val="00AF796F"/>
    <w:rsid w:val="00B53A14"/>
    <w:rsid w:val="00BA5029"/>
    <w:rsid w:val="00BC2F3C"/>
    <w:rsid w:val="00BD51C5"/>
    <w:rsid w:val="00C02721"/>
    <w:rsid w:val="00C0548A"/>
    <w:rsid w:val="00CE21F3"/>
    <w:rsid w:val="00CE3307"/>
    <w:rsid w:val="00D57F58"/>
    <w:rsid w:val="00D76DF8"/>
    <w:rsid w:val="00DB5302"/>
    <w:rsid w:val="00DD6B1F"/>
    <w:rsid w:val="00DF0107"/>
    <w:rsid w:val="00E124F4"/>
    <w:rsid w:val="00E34906"/>
    <w:rsid w:val="00E36337"/>
    <w:rsid w:val="00E85612"/>
    <w:rsid w:val="00EB72AD"/>
    <w:rsid w:val="00EC37A1"/>
    <w:rsid w:val="00EC7CA3"/>
    <w:rsid w:val="00ED0A81"/>
    <w:rsid w:val="00EF3DC4"/>
    <w:rsid w:val="00F27F3F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vibr_prg_sout.dot</Template>
  <TotalTime>0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2016-11-24T12:06:00Z</dcterms:created>
  <dcterms:modified xsi:type="dcterms:W3CDTF">2016-11-25T06:29:00Z</dcterms:modified>
</cp:coreProperties>
</file>